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B7D20F" w14:textId="77777777" w:rsidR="008A1EE6" w:rsidRDefault="008A1EE6" w:rsidP="008A1EE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Thomas SOMYNGLE</w:t>
      </w:r>
      <w:r>
        <w:rPr>
          <w:rFonts w:cs="Times New Roman"/>
          <w:szCs w:val="24"/>
        </w:rPr>
        <w:t xml:space="preserve">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fl.1461)</w:t>
      </w:r>
    </w:p>
    <w:p w14:paraId="770255CC" w14:textId="77777777" w:rsidR="008A1EE6" w:rsidRDefault="008A1EE6" w:rsidP="008A1EE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London. Mason.</w:t>
      </w:r>
    </w:p>
    <w:p w14:paraId="2FA276D6" w14:textId="77777777" w:rsidR="008A1EE6" w:rsidRDefault="008A1EE6" w:rsidP="008A1EE6">
      <w:pPr>
        <w:pStyle w:val="NoSpacing"/>
        <w:rPr>
          <w:rFonts w:cs="Times New Roman"/>
          <w:szCs w:val="24"/>
        </w:rPr>
      </w:pPr>
    </w:p>
    <w:p w14:paraId="06B5AFCF" w14:textId="77777777" w:rsidR="008A1EE6" w:rsidRDefault="008A1EE6" w:rsidP="008A1EE6">
      <w:pPr>
        <w:pStyle w:val="NoSpacing"/>
        <w:rPr>
          <w:rFonts w:cs="Times New Roman"/>
          <w:szCs w:val="24"/>
        </w:rPr>
      </w:pPr>
    </w:p>
    <w:p w14:paraId="0326574B" w14:textId="77777777" w:rsidR="008A1EE6" w:rsidRDefault="008A1EE6" w:rsidP="008A1EE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1461</w:t>
      </w:r>
      <w:r>
        <w:rPr>
          <w:rFonts w:cs="Times New Roman"/>
          <w:szCs w:val="24"/>
        </w:rPr>
        <w:tab/>
        <w:t>Ralph Hermer of London, mason(q.v.), brought a plaint of debt against him.</w:t>
      </w:r>
    </w:p>
    <w:p w14:paraId="70EF8979" w14:textId="77777777" w:rsidR="008A1EE6" w:rsidRDefault="008A1EE6" w:rsidP="008A1EE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A66B6A">
          <w:rPr>
            <w:rStyle w:val="Hyperlink"/>
            <w:rFonts w:cs="Times New Roman"/>
            <w:szCs w:val="24"/>
          </w:rPr>
          <w:t>https://waalt.uh.edu/index.php/IDXCP40no800</w:t>
        </w:r>
      </w:hyperlink>
      <w:r>
        <w:rPr>
          <w:rFonts w:cs="Times New Roman"/>
          <w:szCs w:val="24"/>
        </w:rPr>
        <w:t xml:space="preserve"> )</w:t>
      </w:r>
    </w:p>
    <w:p w14:paraId="3079CDC3" w14:textId="77777777" w:rsidR="008A1EE6" w:rsidRDefault="008A1EE6" w:rsidP="008A1EE6">
      <w:pPr>
        <w:pStyle w:val="NoSpacing"/>
        <w:rPr>
          <w:rFonts w:cs="Times New Roman"/>
          <w:szCs w:val="24"/>
        </w:rPr>
      </w:pPr>
    </w:p>
    <w:p w14:paraId="4BD7847C" w14:textId="77777777" w:rsidR="008A1EE6" w:rsidRDefault="008A1EE6" w:rsidP="008A1EE6">
      <w:pPr>
        <w:pStyle w:val="NoSpacing"/>
        <w:rPr>
          <w:rFonts w:cs="Times New Roman"/>
          <w:szCs w:val="24"/>
        </w:rPr>
      </w:pPr>
    </w:p>
    <w:p w14:paraId="2602704D" w14:textId="77777777" w:rsidR="008A1EE6" w:rsidRDefault="008A1EE6" w:rsidP="008A1EE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20 April 2023</w:t>
      </w:r>
    </w:p>
    <w:p w14:paraId="38538471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C1A9FD" w14:textId="77777777" w:rsidR="008A1EE6" w:rsidRDefault="008A1EE6" w:rsidP="009139A6">
      <w:r>
        <w:separator/>
      </w:r>
    </w:p>
  </w:endnote>
  <w:endnote w:type="continuationSeparator" w:id="0">
    <w:p w14:paraId="204DB4B1" w14:textId="77777777" w:rsidR="008A1EE6" w:rsidRDefault="008A1EE6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FAD5C6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E85E3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6ED6CD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0CAEBA" w14:textId="77777777" w:rsidR="008A1EE6" w:rsidRDefault="008A1EE6" w:rsidP="009139A6">
      <w:r>
        <w:separator/>
      </w:r>
    </w:p>
  </w:footnote>
  <w:footnote w:type="continuationSeparator" w:id="0">
    <w:p w14:paraId="2E6902A1" w14:textId="77777777" w:rsidR="008A1EE6" w:rsidRDefault="008A1EE6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31082E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FD5FFE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E0146F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1EE6"/>
    <w:rsid w:val="000666E0"/>
    <w:rsid w:val="002510B7"/>
    <w:rsid w:val="005C130B"/>
    <w:rsid w:val="00826F5C"/>
    <w:rsid w:val="008A1EE6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5216C4"/>
  <w15:chartTrackingRefBased/>
  <w15:docId w15:val="{C0E992F3-CF26-4A94-B47C-040501D2E5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8A1EE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IDXCP40no800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38</Words>
  <Characters>222</Characters>
  <Application>Microsoft Office Word</Application>
  <DocSecurity>0</DocSecurity>
  <Lines>1</Lines>
  <Paragraphs>1</Paragraphs>
  <ScaleCrop>false</ScaleCrop>
  <Company/>
  <LinksUpToDate>false</LinksUpToDate>
  <CharactersWithSpaces>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2023-04-21T11:50:00Z</dcterms:created>
  <dcterms:modified xsi:type="dcterms:W3CDTF">2023-04-21T11:50:00Z</dcterms:modified>
</cp:coreProperties>
</file>